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1D5" w:rsidRPr="006E295A" w:rsidRDefault="003951D5" w:rsidP="006E295A">
      <w:pPr>
        <w:jc w:val="right"/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>ПРОЕКТ</w:t>
      </w:r>
    </w:p>
    <w:p w:rsidR="003951D5" w:rsidRPr="006E295A" w:rsidRDefault="003951D5" w:rsidP="006E295A">
      <w:pPr>
        <w:rPr>
          <w:rFonts w:ascii="Times New Roman" w:hAnsi="Times New Roman" w:cs="Times New Roman"/>
          <w:sz w:val="28"/>
          <w:szCs w:val="28"/>
        </w:rPr>
      </w:pPr>
    </w:p>
    <w:p w:rsidR="003951D5" w:rsidRDefault="003951D5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постановление администрации </w:t>
      </w:r>
    </w:p>
    <w:p w:rsidR="003951D5" w:rsidRDefault="003951D5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3951D5" w:rsidRDefault="003951D5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Об утверждении муниципальной</w:t>
      </w:r>
    </w:p>
    <w:p w:rsidR="003951D5" w:rsidRPr="006E295A" w:rsidRDefault="003951D5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3951D5" w:rsidRPr="006E295A" w:rsidRDefault="003951D5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3951D5" w:rsidRPr="006E295A" w:rsidRDefault="003951D5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3951D5" w:rsidRPr="006E295A" w:rsidRDefault="003951D5" w:rsidP="006E295A">
      <w:pPr>
        <w:rPr>
          <w:rFonts w:ascii="Times New Roman" w:hAnsi="Times New Roman" w:cs="Times New Roman"/>
          <w:sz w:val="28"/>
          <w:szCs w:val="28"/>
        </w:rPr>
      </w:pPr>
    </w:p>
    <w:p w:rsidR="003951D5" w:rsidRPr="006E295A" w:rsidRDefault="003951D5" w:rsidP="003B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образования Щербиновский район, </w:t>
      </w:r>
      <w:r w:rsidRPr="006E295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3951D5" w:rsidRPr="006E295A" w:rsidRDefault="003951D5" w:rsidP="003B3564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>
        <w:rPr>
          <w:rFonts w:ascii="Times New Roman" w:hAnsi="Times New Roman" w:cs="Times New Roman"/>
          <w:sz w:val="28"/>
          <w:szCs w:val="28"/>
        </w:rPr>
        <w:t xml:space="preserve"> изменение, вносимое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 w:rsidRPr="006E295A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3951D5" w:rsidRPr="006E295A" w:rsidRDefault="003951D5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3951D5" w:rsidRPr="006E295A" w:rsidRDefault="003951D5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Pr="006E295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Общему отделу 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(Кочерга) 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3951D5" w:rsidRDefault="003951D5" w:rsidP="00F8218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F3FE5">
        <w:rPr>
          <w:rFonts w:ascii="Times New Roman" w:hAnsi="Times New Roman" w:cs="Times New Roman"/>
          <w:sz w:val="28"/>
          <w:szCs w:val="28"/>
        </w:rPr>
        <w:t xml:space="preserve">. </w:t>
      </w:r>
      <w:r w:rsidRPr="00F82181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</w:t>
      </w:r>
      <w:r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3951D5" w:rsidRDefault="003951D5" w:rsidP="006E295A">
      <w:pPr>
        <w:rPr>
          <w:rFonts w:ascii="Times New Roman" w:hAnsi="Times New Roman" w:cs="Times New Roman"/>
          <w:sz w:val="28"/>
          <w:szCs w:val="28"/>
        </w:rPr>
      </w:pPr>
    </w:p>
    <w:p w:rsidR="003951D5" w:rsidRDefault="003951D5" w:rsidP="006E295A">
      <w:pPr>
        <w:rPr>
          <w:rFonts w:ascii="Times New Roman" w:hAnsi="Times New Roman" w:cs="Times New Roman"/>
          <w:sz w:val="28"/>
          <w:szCs w:val="28"/>
        </w:rPr>
      </w:pPr>
    </w:p>
    <w:p w:rsidR="003951D5" w:rsidRDefault="003951D5" w:rsidP="006E295A">
      <w:pPr>
        <w:rPr>
          <w:rFonts w:ascii="Times New Roman" w:hAnsi="Times New Roman" w:cs="Times New Roman"/>
          <w:sz w:val="28"/>
          <w:szCs w:val="28"/>
        </w:rPr>
      </w:pPr>
    </w:p>
    <w:p w:rsidR="003951D5" w:rsidRPr="006E295A" w:rsidRDefault="003951D5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3951D5" w:rsidRPr="006E295A" w:rsidRDefault="003951D5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3951D5" w:rsidRPr="006E295A" w:rsidRDefault="003951D5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С.Ю. Цирульник</w:t>
      </w:r>
      <w:bookmarkStart w:id="0" w:name="_GoBack"/>
      <w:bookmarkEnd w:id="0"/>
    </w:p>
    <w:sectPr w:rsidR="003951D5" w:rsidRPr="006E295A" w:rsidSect="00482287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58D"/>
    <w:rsid w:val="000535DB"/>
    <w:rsid w:val="00073DAE"/>
    <w:rsid w:val="00092CC3"/>
    <w:rsid w:val="000D3B33"/>
    <w:rsid w:val="00156995"/>
    <w:rsid w:val="001A24C6"/>
    <w:rsid w:val="001D0253"/>
    <w:rsid w:val="002E1959"/>
    <w:rsid w:val="002F058D"/>
    <w:rsid w:val="00385A0E"/>
    <w:rsid w:val="003951D5"/>
    <w:rsid w:val="003B3564"/>
    <w:rsid w:val="003D2FA1"/>
    <w:rsid w:val="0040316B"/>
    <w:rsid w:val="00403805"/>
    <w:rsid w:val="00404463"/>
    <w:rsid w:val="00482287"/>
    <w:rsid w:val="004A1C37"/>
    <w:rsid w:val="004D71C6"/>
    <w:rsid w:val="004E443A"/>
    <w:rsid w:val="004F472B"/>
    <w:rsid w:val="0051756D"/>
    <w:rsid w:val="005232A9"/>
    <w:rsid w:val="00531ECD"/>
    <w:rsid w:val="006B3BE6"/>
    <w:rsid w:val="006E0363"/>
    <w:rsid w:val="006E295A"/>
    <w:rsid w:val="006E35F1"/>
    <w:rsid w:val="006F1E7E"/>
    <w:rsid w:val="006F2601"/>
    <w:rsid w:val="00746DDF"/>
    <w:rsid w:val="0075374D"/>
    <w:rsid w:val="007711D1"/>
    <w:rsid w:val="008F3FE5"/>
    <w:rsid w:val="009702F4"/>
    <w:rsid w:val="00A53DD3"/>
    <w:rsid w:val="00A54A65"/>
    <w:rsid w:val="00AC472B"/>
    <w:rsid w:val="00AF19DC"/>
    <w:rsid w:val="00B3251F"/>
    <w:rsid w:val="00B923BC"/>
    <w:rsid w:val="00BA0282"/>
    <w:rsid w:val="00BD5BFD"/>
    <w:rsid w:val="00BD5C87"/>
    <w:rsid w:val="00C2031C"/>
    <w:rsid w:val="00CD6A45"/>
    <w:rsid w:val="00D211D4"/>
    <w:rsid w:val="00DC4218"/>
    <w:rsid w:val="00E3085E"/>
    <w:rsid w:val="00EF30CF"/>
    <w:rsid w:val="00F22582"/>
    <w:rsid w:val="00F30152"/>
    <w:rsid w:val="00F65301"/>
    <w:rsid w:val="00F82181"/>
    <w:rsid w:val="00FA2903"/>
    <w:rsid w:val="00FD6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72B"/>
    <w:pPr>
      <w:jc w:val="both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66</TotalTime>
  <Pages>1</Pages>
  <Words>263</Words>
  <Characters>1505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Секретарь</cp:lastModifiedBy>
  <cp:revision>28</cp:revision>
  <cp:lastPrinted>2018-10-16T10:01:00Z</cp:lastPrinted>
  <dcterms:created xsi:type="dcterms:W3CDTF">2017-07-26T04:59:00Z</dcterms:created>
  <dcterms:modified xsi:type="dcterms:W3CDTF">2018-10-16T10:02:00Z</dcterms:modified>
</cp:coreProperties>
</file>